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BB1" w:rsidRPr="00955B64" w:rsidRDefault="00445BB1" w:rsidP="00445BB1">
      <w:pPr>
        <w:ind w:firstLine="0"/>
        <w:jc w:val="center"/>
        <w:rPr>
          <w:rFonts w:cs="Times New Roman"/>
          <w:b/>
          <w:sz w:val="32"/>
          <w:szCs w:val="32"/>
          <w:lang w:eastAsia="ru-RU"/>
        </w:rPr>
      </w:pPr>
      <w:r w:rsidRPr="00955B64">
        <w:rPr>
          <w:rFonts w:cs="Times New Roman"/>
          <w:b/>
          <w:sz w:val="32"/>
          <w:szCs w:val="32"/>
          <w:lang w:eastAsia="ru-RU"/>
        </w:rPr>
        <w:t>ГУБЕРНАТОР ЯРОСЛАВСКОЙ ОБЛАСТИ</w:t>
      </w:r>
    </w:p>
    <w:p w:rsidR="00445BB1" w:rsidRPr="00955B64" w:rsidRDefault="00445BB1" w:rsidP="00445BB1">
      <w:pPr>
        <w:ind w:firstLine="0"/>
        <w:jc w:val="center"/>
        <w:rPr>
          <w:rFonts w:cs="Times New Roman"/>
          <w:b/>
          <w:sz w:val="32"/>
          <w:szCs w:val="32"/>
          <w:lang w:eastAsia="ru-RU"/>
        </w:rPr>
      </w:pPr>
    </w:p>
    <w:p w:rsidR="00445BB1" w:rsidRPr="00955B64" w:rsidRDefault="00445BB1" w:rsidP="00445BB1">
      <w:pPr>
        <w:ind w:firstLine="0"/>
        <w:jc w:val="center"/>
        <w:rPr>
          <w:rFonts w:cs="Times New Roman"/>
          <w:sz w:val="32"/>
          <w:szCs w:val="32"/>
          <w:lang w:eastAsia="ru-RU"/>
        </w:rPr>
      </w:pPr>
      <w:r w:rsidRPr="00955B64">
        <w:rPr>
          <w:rFonts w:cs="Times New Roman"/>
          <w:b/>
          <w:sz w:val="32"/>
          <w:szCs w:val="32"/>
          <w:lang w:eastAsia="ru-RU"/>
        </w:rPr>
        <w:t>УКАЗ</w:t>
      </w:r>
    </w:p>
    <w:p w:rsidR="00445BB1" w:rsidRPr="00955B64" w:rsidRDefault="00445BB1" w:rsidP="00445BB1">
      <w:pPr>
        <w:ind w:firstLine="0"/>
        <w:jc w:val="both"/>
        <w:rPr>
          <w:rFonts w:cs="Times New Roman"/>
          <w:szCs w:val="20"/>
          <w:lang w:eastAsia="ru-RU"/>
        </w:rPr>
      </w:pPr>
    </w:p>
    <w:p w:rsidR="00445BB1" w:rsidRPr="00955B64" w:rsidRDefault="00445BB1" w:rsidP="00445BB1">
      <w:pPr>
        <w:ind w:firstLine="0"/>
        <w:jc w:val="both"/>
        <w:rPr>
          <w:rFonts w:cs="Times New Roman"/>
          <w:szCs w:val="20"/>
          <w:lang w:eastAsia="ru-RU"/>
        </w:rPr>
      </w:pPr>
    </w:p>
    <w:p w:rsidR="00445BB1" w:rsidRPr="00955B64" w:rsidRDefault="00445BB1" w:rsidP="00445BB1">
      <w:pPr>
        <w:ind w:firstLine="0"/>
        <w:jc w:val="both"/>
        <w:rPr>
          <w:rFonts w:cs="Times New Roman"/>
          <w:szCs w:val="20"/>
          <w:lang w:eastAsia="ru-RU"/>
        </w:rPr>
      </w:pPr>
      <w:r>
        <w:rPr>
          <w:rFonts w:cs="Times New Roman"/>
          <w:szCs w:val="20"/>
          <w:lang w:eastAsia="ru-RU"/>
        </w:rPr>
        <w:t>от 03</w:t>
      </w:r>
      <w:r w:rsidRPr="00955B64">
        <w:rPr>
          <w:rFonts w:cs="Times New Roman"/>
          <w:szCs w:val="20"/>
          <w:lang w:eastAsia="ru-RU"/>
        </w:rPr>
        <w:t>.03.2021 № 4</w:t>
      </w:r>
      <w:r>
        <w:rPr>
          <w:rFonts w:cs="Times New Roman"/>
          <w:szCs w:val="20"/>
          <w:lang w:eastAsia="ru-RU"/>
        </w:rPr>
        <w:t>6</w:t>
      </w:r>
    </w:p>
    <w:p w:rsidR="00445BB1" w:rsidRPr="00955B64" w:rsidRDefault="00445BB1" w:rsidP="00445BB1">
      <w:pPr>
        <w:ind w:right="5101" w:firstLine="0"/>
        <w:rPr>
          <w:rFonts w:cs="Times New Roman"/>
          <w:szCs w:val="28"/>
        </w:rPr>
      </w:pPr>
      <w:r w:rsidRPr="00955B64">
        <w:rPr>
          <w:rFonts w:cs="Times New Roman"/>
          <w:szCs w:val="20"/>
          <w:lang w:eastAsia="ru-RU"/>
        </w:rPr>
        <w:t>г. Ярославль</w:t>
      </w:r>
    </w:p>
    <w:p w:rsidR="001E5D19" w:rsidRDefault="001E5D19" w:rsidP="001E5D19">
      <w:pPr>
        <w:autoSpaceDE w:val="0"/>
        <w:autoSpaceDN w:val="0"/>
        <w:adjustRightInd w:val="0"/>
        <w:ind w:firstLine="0"/>
      </w:pPr>
    </w:p>
    <w:p w:rsidR="001E5D19" w:rsidRDefault="00D151CE" w:rsidP="001E5D19">
      <w:pPr>
        <w:autoSpaceDE w:val="0"/>
        <w:autoSpaceDN w:val="0"/>
        <w:adjustRightInd w:val="0"/>
        <w:ind w:firstLine="0"/>
      </w:pPr>
      <w:r>
        <w:fldChar w:fldCharType="begin"/>
      </w:r>
      <w:r>
        <w:instrText xml:space="preserve"> DOCPROPERTY "Содержание" \* MERGEFORMAT </w:instrText>
      </w:r>
      <w:r>
        <w:fldChar w:fldCharType="separate"/>
      </w:r>
      <w:r w:rsidR="001E5D19" w:rsidRPr="00A300F4">
        <w:rPr>
          <w:rFonts w:cs="Times New Roman"/>
          <w:szCs w:val="28"/>
        </w:rPr>
        <w:t>О</w:t>
      </w:r>
      <w:r>
        <w:rPr>
          <w:rFonts w:cs="Times New Roman"/>
          <w:szCs w:val="28"/>
        </w:rPr>
        <w:fldChar w:fldCharType="end"/>
      </w:r>
      <w:r w:rsidR="001E5D19" w:rsidRPr="00A300F4">
        <w:t xml:space="preserve"> </w:t>
      </w:r>
      <w:r w:rsidR="001E5D19">
        <w:t>внесении изменени</w:t>
      </w:r>
      <w:r w:rsidR="007E09AC">
        <w:t>й</w:t>
      </w:r>
      <w:r w:rsidR="001E5D19">
        <w:t xml:space="preserve"> </w:t>
      </w:r>
    </w:p>
    <w:p w:rsidR="001E5D19" w:rsidRDefault="001E5D19" w:rsidP="001E5D19">
      <w:pPr>
        <w:autoSpaceDE w:val="0"/>
        <w:autoSpaceDN w:val="0"/>
        <w:adjustRightInd w:val="0"/>
        <w:ind w:firstLine="0"/>
      </w:pPr>
      <w:r>
        <w:t>в указ Губернатора области</w:t>
      </w:r>
    </w:p>
    <w:p w:rsidR="001E5D19" w:rsidRDefault="001E5D19" w:rsidP="001E5D19">
      <w:pPr>
        <w:autoSpaceDE w:val="0"/>
        <w:autoSpaceDN w:val="0"/>
        <w:adjustRightInd w:val="0"/>
        <w:ind w:firstLine="0"/>
      </w:pPr>
      <w:r>
        <w:t xml:space="preserve">от 18.03.2020 № 47 </w:t>
      </w:r>
    </w:p>
    <w:p w:rsidR="001E5D19" w:rsidRDefault="001E5D19" w:rsidP="001E5D19">
      <w:pPr>
        <w:autoSpaceDE w:val="0"/>
        <w:autoSpaceDN w:val="0"/>
        <w:adjustRightInd w:val="0"/>
        <w:ind w:firstLine="0"/>
      </w:pPr>
    </w:p>
    <w:p w:rsidR="001E5D19" w:rsidRDefault="001E5D19" w:rsidP="001E5D19">
      <w:pPr>
        <w:autoSpaceDE w:val="0"/>
        <w:autoSpaceDN w:val="0"/>
        <w:adjustRightInd w:val="0"/>
        <w:ind w:firstLine="0"/>
      </w:pPr>
    </w:p>
    <w:p w:rsidR="000316E4" w:rsidRPr="00D80F43" w:rsidRDefault="00D80F43" w:rsidP="001279A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 связи с сохраняющейся угрозой распространения новой коронавирусной инфекции (</w:t>
      </w:r>
      <w:r w:rsidR="00665F88">
        <w:rPr>
          <w:rFonts w:cs="Times New Roman"/>
          <w:szCs w:val="28"/>
          <w:lang w:val="en-US"/>
        </w:rPr>
        <w:t>C</w:t>
      </w:r>
      <w:r w:rsidR="00C13BEF">
        <w:rPr>
          <w:rFonts w:cs="Times New Roman"/>
          <w:szCs w:val="28"/>
          <w:lang w:val="en-US"/>
        </w:rPr>
        <w:t>O</w:t>
      </w:r>
      <w:r w:rsidR="00665F88">
        <w:rPr>
          <w:rFonts w:cs="Times New Roman"/>
          <w:szCs w:val="28"/>
          <w:lang w:val="en-US"/>
        </w:rPr>
        <w:t>VID</w:t>
      </w:r>
      <w:r w:rsidR="00665F88" w:rsidRPr="00665F88">
        <w:rPr>
          <w:rFonts w:cs="Times New Roman"/>
          <w:szCs w:val="28"/>
        </w:rPr>
        <w:t>-</w:t>
      </w:r>
      <w:r>
        <w:rPr>
          <w:rFonts w:cs="Times New Roman"/>
          <w:szCs w:val="28"/>
        </w:rPr>
        <w:t>2019</w:t>
      </w:r>
      <w:r w:rsidRPr="00D80F43">
        <w:rPr>
          <w:rFonts w:cs="Times New Roman"/>
          <w:szCs w:val="28"/>
        </w:rPr>
        <w:t xml:space="preserve">) </w:t>
      </w:r>
      <w:r>
        <w:rPr>
          <w:rFonts w:cs="Times New Roman"/>
          <w:szCs w:val="28"/>
        </w:rPr>
        <w:t>на территории Ярославской области</w:t>
      </w:r>
      <w:r w:rsidR="00577709">
        <w:rPr>
          <w:rFonts w:cs="Times New Roman"/>
          <w:szCs w:val="28"/>
        </w:rPr>
        <w:t>, в условиях режима повышенной готовности</w:t>
      </w:r>
      <w:r w:rsidR="001279A8">
        <w:rPr>
          <w:rFonts w:cs="Times New Roman"/>
          <w:szCs w:val="28"/>
        </w:rPr>
        <w:t>,</w:t>
      </w:r>
      <w:r w:rsidR="005A4F3A">
        <w:rPr>
          <w:rFonts w:cs="Times New Roman"/>
          <w:szCs w:val="28"/>
        </w:rPr>
        <w:t xml:space="preserve"> на основании Указа Президента Российской Федерации от 11 мая 2020 года № 316 «Об</w:t>
      </w:r>
      <w:r w:rsidR="001E5D19">
        <w:rPr>
          <w:rFonts w:cs="Times New Roman"/>
          <w:szCs w:val="28"/>
        </w:rPr>
        <w:t> </w:t>
      </w:r>
      <w:r w:rsidR="005A4F3A">
        <w:rPr>
          <w:rFonts w:cs="Times New Roman"/>
          <w:szCs w:val="28"/>
        </w:rPr>
        <w:t xml:space="preserve">определении порядка продления действия мер по обеспечению санитарно-эпидемиологического благополучия </w:t>
      </w:r>
      <w:r w:rsidR="0074604C">
        <w:rPr>
          <w:rFonts w:cs="Times New Roman"/>
          <w:szCs w:val="28"/>
        </w:rPr>
        <w:t>населения в субъектах Российской Федерации в связи с распространением новой коронавирусной инфекции (</w:t>
      </w:r>
      <w:r w:rsidR="0074604C" w:rsidRPr="0074604C">
        <w:rPr>
          <w:rFonts w:cs="Times New Roman"/>
          <w:szCs w:val="28"/>
        </w:rPr>
        <w:t>COVID-2019)</w:t>
      </w:r>
      <w:r w:rsidR="00981830">
        <w:rPr>
          <w:rFonts w:cs="Times New Roman"/>
          <w:szCs w:val="28"/>
        </w:rPr>
        <w:t>»</w:t>
      </w:r>
      <w:r w:rsidR="004E2788">
        <w:rPr>
          <w:rFonts w:cs="Times New Roman"/>
          <w:szCs w:val="28"/>
        </w:rPr>
        <w:t xml:space="preserve"> </w:t>
      </w:r>
    </w:p>
    <w:p w:rsidR="005F21A3" w:rsidRDefault="005F21A3" w:rsidP="000E28A3">
      <w:pPr>
        <w:ind w:firstLine="0"/>
        <w:jc w:val="both"/>
        <w:rPr>
          <w:rFonts w:cs="Times New Roman"/>
          <w:szCs w:val="28"/>
        </w:rPr>
      </w:pPr>
      <w:r w:rsidRPr="00A300F4">
        <w:rPr>
          <w:rFonts w:cs="Times New Roman"/>
          <w:szCs w:val="28"/>
        </w:rPr>
        <w:t>ПОСТАНОВЛЯЮ:</w:t>
      </w:r>
    </w:p>
    <w:p w:rsidR="00943F3A" w:rsidRPr="00A300F4" w:rsidRDefault="00943F3A" w:rsidP="000E28A3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  <w:t xml:space="preserve">1. Внести в </w:t>
      </w:r>
      <w:r w:rsidRPr="00943F3A">
        <w:rPr>
          <w:rFonts w:cs="Times New Roman"/>
          <w:szCs w:val="28"/>
        </w:rPr>
        <w:t>указ Губернатора области от 18.03.2020 № 47 «О мерах по предупреждению завоза на территорию Ярославской области новой коронавирусной инфекции и ее распространения»</w:t>
      </w:r>
      <w:r>
        <w:rPr>
          <w:rFonts w:cs="Times New Roman"/>
          <w:szCs w:val="28"/>
        </w:rPr>
        <w:t xml:space="preserve"> следующие </w:t>
      </w:r>
      <w:r w:rsidRPr="00943F3A">
        <w:rPr>
          <w:rFonts w:cs="Times New Roman"/>
          <w:szCs w:val="28"/>
        </w:rPr>
        <w:t>изменения</w:t>
      </w:r>
      <w:r>
        <w:rPr>
          <w:rFonts w:cs="Times New Roman"/>
          <w:szCs w:val="28"/>
        </w:rPr>
        <w:t>:</w:t>
      </w:r>
    </w:p>
    <w:p w:rsidR="004E2788" w:rsidRDefault="00DE5E9B" w:rsidP="0005623C">
      <w:pPr>
        <w:jc w:val="both"/>
        <w:rPr>
          <w:rFonts w:cs="Times New Roman"/>
          <w:szCs w:val="28"/>
        </w:rPr>
      </w:pPr>
      <w:r w:rsidRPr="00A300F4">
        <w:rPr>
          <w:rFonts w:cs="Times New Roman"/>
          <w:szCs w:val="28"/>
        </w:rPr>
        <w:t>1</w:t>
      </w:r>
      <w:r w:rsidR="009644D2" w:rsidRPr="00A300F4">
        <w:rPr>
          <w:rFonts w:cs="Times New Roman"/>
          <w:szCs w:val="28"/>
        </w:rPr>
        <w:t>.</w:t>
      </w:r>
      <w:r w:rsidR="00943F3A">
        <w:rPr>
          <w:rFonts w:cs="Times New Roman"/>
          <w:szCs w:val="28"/>
        </w:rPr>
        <w:t xml:space="preserve">1. </w:t>
      </w:r>
      <w:r w:rsidR="007E09AC">
        <w:rPr>
          <w:rFonts w:cs="Times New Roman"/>
          <w:szCs w:val="28"/>
        </w:rPr>
        <w:t>П</w:t>
      </w:r>
      <w:r w:rsidR="00B82E14" w:rsidRPr="00B82E14">
        <w:rPr>
          <w:rFonts w:cs="Times New Roman"/>
          <w:szCs w:val="28"/>
        </w:rPr>
        <w:t>ункт 8</w:t>
      </w:r>
      <w:r w:rsidR="00B82E14" w:rsidRPr="00B82E14">
        <w:rPr>
          <w:rFonts w:cs="Times New Roman"/>
          <w:szCs w:val="28"/>
          <w:vertAlign w:val="superscript"/>
        </w:rPr>
        <w:t>1</w:t>
      </w:r>
      <w:r w:rsidR="00B82E14" w:rsidRPr="00B82E14">
        <w:rPr>
          <w:rFonts w:cs="Times New Roman"/>
          <w:szCs w:val="28"/>
        </w:rPr>
        <w:t xml:space="preserve"> </w:t>
      </w:r>
      <w:r w:rsidR="007E09AC">
        <w:rPr>
          <w:rFonts w:cs="Times New Roman"/>
          <w:szCs w:val="28"/>
        </w:rPr>
        <w:t xml:space="preserve">дополнить </w:t>
      </w:r>
      <w:r w:rsidR="004E2788">
        <w:rPr>
          <w:rFonts w:cs="Times New Roman"/>
          <w:szCs w:val="28"/>
        </w:rPr>
        <w:t>абзацем следующего содержания:</w:t>
      </w:r>
    </w:p>
    <w:p w:rsidR="00083F02" w:rsidRDefault="004E2788" w:rsidP="0005623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«Рекомендовать гражданам в возрасте старше 65 лет соблюдать режим самоизоляции по месту проживания (пребывания) в период с 04 марта 2021</w:t>
      </w:r>
      <w:r w:rsidR="00AE7BC6">
        <w:rPr>
          <w:rFonts w:cs="Times New Roman"/>
          <w:szCs w:val="28"/>
        </w:rPr>
        <w:t> года д</w:t>
      </w:r>
      <w:r w:rsidR="00083F02">
        <w:rPr>
          <w:rFonts w:cs="Times New Roman"/>
          <w:szCs w:val="28"/>
        </w:rPr>
        <w:t>о особого распоряжения.»</w:t>
      </w:r>
      <w:r w:rsidR="00AE7BC6">
        <w:rPr>
          <w:rFonts w:cs="Times New Roman"/>
          <w:szCs w:val="28"/>
        </w:rPr>
        <w:t>.</w:t>
      </w:r>
    </w:p>
    <w:p w:rsidR="00943F3A" w:rsidRDefault="00943F3A" w:rsidP="0005623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083F02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2.</w:t>
      </w:r>
      <w:r w:rsidR="00083F02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Дополнить пункт 8</w:t>
      </w:r>
      <w:r w:rsidRPr="00943F3A">
        <w:rPr>
          <w:rFonts w:cs="Times New Roman"/>
          <w:szCs w:val="28"/>
          <w:vertAlign w:val="superscript"/>
        </w:rPr>
        <w:t>6</w:t>
      </w:r>
      <w:r>
        <w:rPr>
          <w:rFonts w:cs="Times New Roman"/>
          <w:szCs w:val="28"/>
        </w:rPr>
        <w:t xml:space="preserve"> после слов «15 мая» словами «2020 года»</w:t>
      </w:r>
      <w:r w:rsidR="007E09AC">
        <w:rPr>
          <w:rFonts w:cs="Times New Roman"/>
          <w:szCs w:val="28"/>
        </w:rPr>
        <w:t>.</w:t>
      </w:r>
    </w:p>
    <w:p w:rsidR="00310817" w:rsidRDefault="00943F3A" w:rsidP="0005623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1.3. Дополнить пункт 8</w:t>
      </w:r>
      <w:r w:rsidRPr="00943F3A">
        <w:rPr>
          <w:rFonts w:cs="Times New Roman"/>
          <w:szCs w:val="28"/>
          <w:vertAlign w:val="superscript"/>
        </w:rPr>
        <w:t>7</w:t>
      </w:r>
      <w:r>
        <w:rPr>
          <w:rFonts w:cs="Times New Roman"/>
          <w:szCs w:val="28"/>
        </w:rPr>
        <w:t xml:space="preserve"> после слов «16 мая» словами «2020 года». </w:t>
      </w:r>
    </w:p>
    <w:p w:rsidR="009644D2" w:rsidRPr="00A300F4" w:rsidRDefault="001279A8" w:rsidP="00E53481">
      <w:pPr>
        <w:jc w:val="both"/>
        <w:rPr>
          <w:rFonts w:cs="Times New Roman"/>
          <w:szCs w:val="28"/>
        </w:rPr>
      </w:pPr>
      <w:bookmarkStart w:id="0" w:name="sub_2"/>
      <w:r>
        <w:rPr>
          <w:szCs w:val="28"/>
        </w:rPr>
        <w:t>2</w:t>
      </w:r>
      <w:r w:rsidR="00BD0D17">
        <w:rPr>
          <w:szCs w:val="28"/>
        </w:rPr>
        <w:t>. </w:t>
      </w:r>
      <w:bookmarkStart w:id="1" w:name="sub_5"/>
      <w:bookmarkEnd w:id="0"/>
      <w:r w:rsidR="009644D2" w:rsidRPr="00A300F4">
        <w:rPr>
          <w:rFonts w:cs="Times New Roman"/>
          <w:szCs w:val="28"/>
        </w:rPr>
        <w:t>Указ вступает в силу с момента подписания.</w:t>
      </w:r>
    </w:p>
    <w:bookmarkEnd w:id="1"/>
    <w:p w:rsidR="009644D2" w:rsidRPr="00A300F4" w:rsidRDefault="009644D2" w:rsidP="00E53481">
      <w:pPr>
        <w:jc w:val="both"/>
        <w:rPr>
          <w:rFonts w:cs="Times New Roman"/>
          <w:szCs w:val="28"/>
        </w:rPr>
      </w:pPr>
    </w:p>
    <w:p w:rsidR="000316E4" w:rsidRPr="00A300F4" w:rsidRDefault="000316E4" w:rsidP="009644D2">
      <w:pPr>
        <w:ind w:firstLine="0"/>
        <w:jc w:val="both"/>
        <w:rPr>
          <w:rFonts w:cs="Times New Roman"/>
          <w:szCs w:val="28"/>
        </w:rPr>
      </w:pPr>
    </w:p>
    <w:p w:rsidR="0078510B" w:rsidRPr="00A300F4" w:rsidRDefault="0078510B" w:rsidP="009644D2">
      <w:pPr>
        <w:ind w:firstLine="0"/>
        <w:jc w:val="both"/>
        <w:rPr>
          <w:rFonts w:cs="Times New Roman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785"/>
        <w:gridCol w:w="4786"/>
      </w:tblGrid>
      <w:tr w:rsidR="003E06AB" w:rsidRPr="00A300F4" w:rsidTr="009130A0">
        <w:trPr>
          <w:trHeight w:val="472"/>
        </w:trPr>
        <w:tc>
          <w:tcPr>
            <w:tcW w:w="4785" w:type="dxa"/>
          </w:tcPr>
          <w:p w:rsidR="003E06AB" w:rsidRPr="00A300F4" w:rsidRDefault="003E06AB" w:rsidP="000062ED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A300F4">
              <w:rPr>
                <w:rFonts w:cs="Times New Roman"/>
                <w:szCs w:val="28"/>
              </w:rPr>
              <w:t>Губернатор области</w:t>
            </w:r>
          </w:p>
        </w:tc>
        <w:tc>
          <w:tcPr>
            <w:tcW w:w="4786" w:type="dxa"/>
          </w:tcPr>
          <w:p w:rsidR="004B02C0" w:rsidRPr="00A300F4" w:rsidRDefault="003E06AB" w:rsidP="009130A0">
            <w:pPr>
              <w:tabs>
                <w:tab w:val="right" w:pos="8931"/>
              </w:tabs>
              <w:ind w:left="73"/>
              <w:jc w:val="right"/>
              <w:rPr>
                <w:rFonts w:cs="Times New Roman"/>
                <w:szCs w:val="28"/>
              </w:rPr>
            </w:pPr>
            <w:r w:rsidRPr="00A300F4">
              <w:rPr>
                <w:rFonts w:cs="Times New Roman"/>
                <w:szCs w:val="28"/>
              </w:rPr>
              <w:t>Д.Ю. Миронов</w:t>
            </w:r>
          </w:p>
        </w:tc>
      </w:tr>
    </w:tbl>
    <w:p w:rsidR="00E1407E" w:rsidRDefault="00E1407E" w:rsidP="003E06AB">
      <w:pPr>
        <w:tabs>
          <w:tab w:val="right" w:pos="8931"/>
        </w:tabs>
        <w:ind w:firstLine="0"/>
        <w:jc w:val="both"/>
        <w:rPr>
          <w:sz w:val="2"/>
          <w:szCs w:val="2"/>
        </w:rPr>
      </w:pPr>
    </w:p>
    <w:p w:rsidR="004B02C0" w:rsidRPr="00A300F4" w:rsidRDefault="00D151CE" w:rsidP="00D151CE">
      <w:pPr>
        <w:ind w:left="5103" w:firstLine="0"/>
        <w:rPr>
          <w:sz w:val="2"/>
          <w:szCs w:val="2"/>
        </w:rPr>
      </w:pPr>
      <w:r>
        <w:rPr>
          <w:sz w:val="2"/>
          <w:szCs w:val="2"/>
        </w:rPr>
        <w:br/>
      </w:r>
    </w:p>
    <w:sectPr w:rsidR="004B02C0" w:rsidRPr="00A300F4" w:rsidSect="00D77D6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566" w:bottom="1134" w:left="1985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132" w:rsidRDefault="00890132" w:rsidP="006C1916">
      <w:r>
        <w:separator/>
      </w:r>
    </w:p>
  </w:endnote>
  <w:endnote w:type="continuationSeparator" w:id="0">
    <w:p w:rsidR="00890132" w:rsidRDefault="00890132" w:rsidP="006C1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1CE" w:rsidRDefault="00D151C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D151CE" w:rsidTr="00D151CE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D151CE" w:rsidRPr="00D151CE" w:rsidRDefault="00D151CE" w:rsidP="00D151CE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D151CE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D151CE" w:rsidRPr="00D151CE" w:rsidRDefault="00D151CE" w:rsidP="00D151CE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D151CE">
            <w:rPr>
              <w:rFonts w:cs="Times New Roman"/>
              <w:color w:val="808080"/>
              <w:sz w:val="18"/>
            </w:rPr>
            <w:t xml:space="preserve">Страница </w:t>
          </w:r>
          <w:r w:rsidRPr="00D151CE">
            <w:rPr>
              <w:rFonts w:cs="Times New Roman"/>
              <w:color w:val="808080"/>
              <w:sz w:val="18"/>
            </w:rPr>
            <w:fldChar w:fldCharType="begin"/>
          </w:r>
          <w:r w:rsidRPr="00D151CE">
            <w:rPr>
              <w:rFonts w:cs="Times New Roman"/>
              <w:color w:val="808080"/>
              <w:sz w:val="18"/>
            </w:rPr>
            <w:instrText xml:space="preserve"> PAGE </w:instrText>
          </w:r>
          <w:r w:rsidRPr="00D151CE">
            <w:rPr>
              <w:rFonts w:cs="Times New Roman"/>
              <w:color w:val="808080"/>
              <w:sz w:val="18"/>
            </w:rPr>
            <w:fldChar w:fldCharType="separate"/>
          </w:r>
          <w:r w:rsidRPr="00D151CE">
            <w:rPr>
              <w:rFonts w:cs="Times New Roman"/>
              <w:noProof/>
              <w:color w:val="808080"/>
              <w:sz w:val="18"/>
            </w:rPr>
            <w:t>1</w:t>
          </w:r>
          <w:r w:rsidRPr="00D151CE">
            <w:rPr>
              <w:rFonts w:cs="Times New Roman"/>
              <w:color w:val="808080"/>
              <w:sz w:val="18"/>
            </w:rPr>
            <w:fldChar w:fldCharType="end"/>
          </w:r>
          <w:r w:rsidRPr="00D151CE">
            <w:rPr>
              <w:rFonts w:cs="Times New Roman"/>
              <w:color w:val="808080"/>
              <w:sz w:val="18"/>
            </w:rPr>
            <w:t xml:space="preserve"> из </w:t>
          </w:r>
          <w:r w:rsidRPr="00D151CE">
            <w:rPr>
              <w:rFonts w:cs="Times New Roman"/>
              <w:color w:val="808080"/>
              <w:sz w:val="18"/>
            </w:rPr>
            <w:fldChar w:fldCharType="begin"/>
          </w:r>
          <w:r w:rsidRPr="00D151CE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D151CE">
            <w:rPr>
              <w:rFonts w:cs="Times New Roman"/>
              <w:color w:val="808080"/>
              <w:sz w:val="18"/>
            </w:rPr>
            <w:fldChar w:fldCharType="separate"/>
          </w:r>
          <w:r w:rsidRPr="00D151CE">
            <w:rPr>
              <w:rFonts w:cs="Times New Roman"/>
              <w:noProof/>
              <w:color w:val="808080"/>
              <w:sz w:val="18"/>
            </w:rPr>
            <w:t>1</w:t>
          </w:r>
          <w:r w:rsidRPr="00D151CE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:rsidR="00D151CE" w:rsidRPr="00D151CE" w:rsidRDefault="00D151CE" w:rsidP="00D151C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D151CE" w:rsidTr="00D151CE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D151CE" w:rsidRPr="00D151CE" w:rsidRDefault="00D151CE" w:rsidP="00D151CE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bookmarkStart w:id="2" w:name="_GoBack" w:colFirst="1" w:colLast="1"/>
          <w:r w:rsidRPr="00D151CE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D151CE" w:rsidRPr="00D151CE" w:rsidRDefault="00D151CE" w:rsidP="00D151CE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D151CE">
            <w:rPr>
              <w:rFonts w:cs="Times New Roman"/>
              <w:color w:val="808080"/>
              <w:sz w:val="18"/>
            </w:rPr>
            <w:t xml:space="preserve">Страница </w:t>
          </w:r>
          <w:r w:rsidRPr="00D151CE">
            <w:rPr>
              <w:rFonts w:cs="Times New Roman"/>
              <w:color w:val="808080"/>
              <w:sz w:val="18"/>
            </w:rPr>
            <w:fldChar w:fldCharType="begin"/>
          </w:r>
          <w:r w:rsidRPr="00D151CE">
            <w:rPr>
              <w:rFonts w:cs="Times New Roman"/>
              <w:color w:val="808080"/>
              <w:sz w:val="18"/>
            </w:rPr>
            <w:instrText xml:space="preserve"> PAGE </w:instrText>
          </w:r>
          <w:r w:rsidRPr="00D151CE">
            <w:rPr>
              <w:rFonts w:cs="Times New Roman"/>
              <w:color w:val="808080"/>
              <w:sz w:val="18"/>
            </w:rPr>
            <w:fldChar w:fldCharType="separate"/>
          </w:r>
          <w:r w:rsidRPr="00D151CE">
            <w:rPr>
              <w:rFonts w:cs="Times New Roman"/>
              <w:noProof/>
              <w:color w:val="808080"/>
              <w:sz w:val="18"/>
            </w:rPr>
            <w:t>1</w:t>
          </w:r>
          <w:r w:rsidRPr="00D151CE">
            <w:rPr>
              <w:rFonts w:cs="Times New Roman"/>
              <w:color w:val="808080"/>
              <w:sz w:val="18"/>
            </w:rPr>
            <w:fldChar w:fldCharType="end"/>
          </w:r>
          <w:r w:rsidRPr="00D151CE">
            <w:rPr>
              <w:rFonts w:cs="Times New Roman"/>
              <w:color w:val="808080"/>
              <w:sz w:val="18"/>
            </w:rPr>
            <w:t xml:space="preserve"> из </w:t>
          </w:r>
          <w:r w:rsidRPr="00D151CE">
            <w:rPr>
              <w:rFonts w:cs="Times New Roman"/>
              <w:color w:val="808080"/>
              <w:sz w:val="18"/>
            </w:rPr>
            <w:fldChar w:fldCharType="begin"/>
          </w:r>
          <w:r w:rsidRPr="00D151CE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D151CE">
            <w:rPr>
              <w:rFonts w:cs="Times New Roman"/>
              <w:color w:val="808080"/>
              <w:sz w:val="18"/>
            </w:rPr>
            <w:fldChar w:fldCharType="separate"/>
          </w:r>
          <w:r w:rsidRPr="00D151CE">
            <w:rPr>
              <w:rFonts w:cs="Times New Roman"/>
              <w:noProof/>
              <w:color w:val="808080"/>
              <w:sz w:val="18"/>
            </w:rPr>
            <w:t>1</w:t>
          </w:r>
          <w:r w:rsidRPr="00D151CE">
            <w:rPr>
              <w:rFonts w:cs="Times New Roman"/>
              <w:color w:val="808080"/>
              <w:sz w:val="18"/>
            </w:rPr>
            <w:fldChar w:fldCharType="end"/>
          </w:r>
        </w:p>
      </w:tc>
    </w:tr>
    <w:bookmarkEnd w:id="2"/>
  </w:tbl>
  <w:p w:rsidR="00D151CE" w:rsidRPr="00D151CE" w:rsidRDefault="00D151CE" w:rsidP="00D151C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132" w:rsidRDefault="00890132" w:rsidP="006C1916">
      <w:r>
        <w:separator/>
      </w:r>
    </w:p>
  </w:footnote>
  <w:footnote w:type="continuationSeparator" w:id="0">
    <w:p w:rsidR="00890132" w:rsidRDefault="00890132" w:rsidP="006C19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1CE" w:rsidRDefault="00D151C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D151CE" w:rsidRDefault="00D151CE" w:rsidP="00D151C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1CE" w:rsidRDefault="00D151C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attachedTemplate r:id="rId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9A9"/>
    <w:rsid w:val="00002BAA"/>
    <w:rsid w:val="000062ED"/>
    <w:rsid w:val="00010F69"/>
    <w:rsid w:val="000269CB"/>
    <w:rsid w:val="000316E4"/>
    <w:rsid w:val="00031E80"/>
    <w:rsid w:val="0005623C"/>
    <w:rsid w:val="0006489F"/>
    <w:rsid w:val="000771CF"/>
    <w:rsid w:val="00080F26"/>
    <w:rsid w:val="00083F02"/>
    <w:rsid w:val="00093E39"/>
    <w:rsid w:val="000A0563"/>
    <w:rsid w:val="000B0DD4"/>
    <w:rsid w:val="000C3D02"/>
    <w:rsid w:val="000D3BE7"/>
    <w:rsid w:val="000E28A3"/>
    <w:rsid w:val="00110C27"/>
    <w:rsid w:val="001279A8"/>
    <w:rsid w:val="00135483"/>
    <w:rsid w:val="00146658"/>
    <w:rsid w:val="00146911"/>
    <w:rsid w:val="00170036"/>
    <w:rsid w:val="0017526B"/>
    <w:rsid w:val="00193425"/>
    <w:rsid w:val="001C78DA"/>
    <w:rsid w:val="001E5D19"/>
    <w:rsid w:val="002051F7"/>
    <w:rsid w:val="00227CCA"/>
    <w:rsid w:val="0023007D"/>
    <w:rsid w:val="002306C4"/>
    <w:rsid w:val="0023368B"/>
    <w:rsid w:val="00244DEF"/>
    <w:rsid w:val="00251FB7"/>
    <w:rsid w:val="00254BAF"/>
    <w:rsid w:val="0026396D"/>
    <w:rsid w:val="002718E5"/>
    <w:rsid w:val="00272581"/>
    <w:rsid w:val="002B0194"/>
    <w:rsid w:val="002B2484"/>
    <w:rsid w:val="002B618D"/>
    <w:rsid w:val="002C3574"/>
    <w:rsid w:val="002E3EEA"/>
    <w:rsid w:val="002F2583"/>
    <w:rsid w:val="002F4D06"/>
    <w:rsid w:val="00303018"/>
    <w:rsid w:val="00303F9F"/>
    <w:rsid w:val="00310817"/>
    <w:rsid w:val="003209A0"/>
    <w:rsid w:val="00326D48"/>
    <w:rsid w:val="0039318C"/>
    <w:rsid w:val="00393A02"/>
    <w:rsid w:val="00396AD9"/>
    <w:rsid w:val="003A2DCC"/>
    <w:rsid w:val="003A636B"/>
    <w:rsid w:val="003A653D"/>
    <w:rsid w:val="003A7FA3"/>
    <w:rsid w:val="003C17F5"/>
    <w:rsid w:val="003C587B"/>
    <w:rsid w:val="003D1E8D"/>
    <w:rsid w:val="003D385C"/>
    <w:rsid w:val="003E06AB"/>
    <w:rsid w:val="003F0217"/>
    <w:rsid w:val="003F3D4C"/>
    <w:rsid w:val="00400D50"/>
    <w:rsid w:val="00402AC5"/>
    <w:rsid w:val="00403DD8"/>
    <w:rsid w:val="0040656C"/>
    <w:rsid w:val="00411D2B"/>
    <w:rsid w:val="00412DD9"/>
    <w:rsid w:val="00420582"/>
    <w:rsid w:val="00433AEE"/>
    <w:rsid w:val="004441B2"/>
    <w:rsid w:val="00445AB0"/>
    <w:rsid w:val="00445BB1"/>
    <w:rsid w:val="00452261"/>
    <w:rsid w:val="004605CD"/>
    <w:rsid w:val="00492CC1"/>
    <w:rsid w:val="004A04C7"/>
    <w:rsid w:val="004B02C0"/>
    <w:rsid w:val="004B3A15"/>
    <w:rsid w:val="004C6028"/>
    <w:rsid w:val="004D20DA"/>
    <w:rsid w:val="004E2788"/>
    <w:rsid w:val="004E77E5"/>
    <w:rsid w:val="004F1BCF"/>
    <w:rsid w:val="0050462A"/>
    <w:rsid w:val="00506ADF"/>
    <w:rsid w:val="0052220F"/>
    <w:rsid w:val="005401AD"/>
    <w:rsid w:val="00540FBD"/>
    <w:rsid w:val="00545A35"/>
    <w:rsid w:val="00557E99"/>
    <w:rsid w:val="00560A49"/>
    <w:rsid w:val="0057491B"/>
    <w:rsid w:val="00577709"/>
    <w:rsid w:val="00583DE8"/>
    <w:rsid w:val="005867D8"/>
    <w:rsid w:val="005A3164"/>
    <w:rsid w:val="005A4F3A"/>
    <w:rsid w:val="005F21A3"/>
    <w:rsid w:val="00602CEC"/>
    <w:rsid w:val="00606D2D"/>
    <w:rsid w:val="00612254"/>
    <w:rsid w:val="00612FD6"/>
    <w:rsid w:val="006272ED"/>
    <w:rsid w:val="00627C4C"/>
    <w:rsid w:val="006311B1"/>
    <w:rsid w:val="006375A2"/>
    <w:rsid w:val="00656FFA"/>
    <w:rsid w:val="00665F88"/>
    <w:rsid w:val="00671F4F"/>
    <w:rsid w:val="006736F8"/>
    <w:rsid w:val="00682AED"/>
    <w:rsid w:val="0069244E"/>
    <w:rsid w:val="006A05B3"/>
    <w:rsid w:val="006B263A"/>
    <w:rsid w:val="006B2FFD"/>
    <w:rsid w:val="006B404D"/>
    <w:rsid w:val="006B52B9"/>
    <w:rsid w:val="006B6AD0"/>
    <w:rsid w:val="006C1916"/>
    <w:rsid w:val="006D14C2"/>
    <w:rsid w:val="00700902"/>
    <w:rsid w:val="00741A69"/>
    <w:rsid w:val="007432F9"/>
    <w:rsid w:val="0074604C"/>
    <w:rsid w:val="00747DF1"/>
    <w:rsid w:val="00753426"/>
    <w:rsid w:val="0078510B"/>
    <w:rsid w:val="00785FF0"/>
    <w:rsid w:val="007C6AF3"/>
    <w:rsid w:val="007C7A57"/>
    <w:rsid w:val="007D6CA5"/>
    <w:rsid w:val="007E09AC"/>
    <w:rsid w:val="008006F0"/>
    <w:rsid w:val="008079F3"/>
    <w:rsid w:val="00807FB4"/>
    <w:rsid w:val="00846611"/>
    <w:rsid w:val="0085243D"/>
    <w:rsid w:val="0087124E"/>
    <w:rsid w:val="00871357"/>
    <w:rsid w:val="0087158F"/>
    <w:rsid w:val="00873145"/>
    <w:rsid w:val="00890132"/>
    <w:rsid w:val="00891C65"/>
    <w:rsid w:val="008B0C58"/>
    <w:rsid w:val="008B38F6"/>
    <w:rsid w:val="008C0A83"/>
    <w:rsid w:val="008C6743"/>
    <w:rsid w:val="008C7E24"/>
    <w:rsid w:val="008D1298"/>
    <w:rsid w:val="008D254B"/>
    <w:rsid w:val="008D3161"/>
    <w:rsid w:val="008E191C"/>
    <w:rsid w:val="008F3C99"/>
    <w:rsid w:val="00906D9C"/>
    <w:rsid w:val="009130A0"/>
    <w:rsid w:val="00913F93"/>
    <w:rsid w:val="00926345"/>
    <w:rsid w:val="00942233"/>
    <w:rsid w:val="009431FA"/>
    <w:rsid w:val="00943F3A"/>
    <w:rsid w:val="00944A61"/>
    <w:rsid w:val="0095117C"/>
    <w:rsid w:val="00951994"/>
    <w:rsid w:val="0095287B"/>
    <w:rsid w:val="009644D2"/>
    <w:rsid w:val="00967601"/>
    <w:rsid w:val="00981830"/>
    <w:rsid w:val="009823C6"/>
    <w:rsid w:val="009950A3"/>
    <w:rsid w:val="009A3373"/>
    <w:rsid w:val="009C403E"/>
    <w:rsid w:val="009D3E68"/>
    <w:rsid w:val="009E66FD"/>
    <w:rsid w:val="009F5596"/>
    <w:rsid w:val="00A03AB7"/>
    <w:rsid w:val="00A13A93"/>
    <w:rsid w:val="00A23C76"/>
    <w:rsid w:val="00A300F4"/>
    <w:rsid w:val="00A31DA3"/>
    <w:rsid w:val="00A348B4"/>
    <w:rsid w:val="00A630AE"/>
    <w:rsid w:val="00AA2A5C"/>
    <w:rsid w:val="00AA4735"/>
    <w:rsid w:val="00AD3688"/>
    <w:rsid w:val="00AD40C6"/>
    <w:rsid w:val="00AE2718"/>
    <w:rsid w:val="00AE5064"/>
    <w:rsid w:val="00AE7BC6"/>
    <w:rsid w:val="00AF188A"/>
    <w:rsid w:val="00B029B5"/>
    <w:rsid w:val="00B02CED"/>
    <w:rsid w:val="00B11DC9"/>
    <w:rsid w:val="00B17C8D"/>
    <w:rsid w:val="00B2046A"/>
    <w:rsid w:val="00B24062"/>
    <w:rsid w:val="00B30D6B"/>
    <w:rsid w:val="00B66524"/>
    <w:rsid w:val="00B73178"/>
    <w:rsid w:val="00B82E14"/>
    <w:rsid w:val="00B83711"/>
    <w:rsid w:val="00B877F4"/>
    <w:rsid w:val="00B96772"/>
    <w:rsid w:val="00BA000B"/>
    <w:rsid w:val="00BA6F7F"/>
    <w:rsid w:val="00BB1812"/>
    <w:rsid w:val="00BC59C1"/>
    <w:rsid w:val="00BD0D17"/>
    <w:rsid w:val="00BD642A"/>
    <w:rsid w:val="00C009E2"/>
    <w:rsid w:val="00C0109E"/>
    <w:rsid w:val="00C11D41"/>
    <w:rsid w:val="00C12235"/>
    <w:rsid w:val="00C13BEF"/>
    <w:rsid w:val="00C151CA"/>
    <w:rsid w:val="00C172CE"/>
    <w:rsid w:val="00C35678"/>
    <w:rsid w:val="00C8124A"/>
    <w:rsid w:val="00C822F6"/>
    <w:rsid w:val="00C975E3"/>
    <w:rsid w:val="00CA2CB3"/>
    <w:rsid w:val="00CA7C99"/>
    <w:rsid w:val="00CB69A9"/>
    <w:rsid w:val="00CB6C0A"/>
    <w:rsid w:val="00CF1FF2"/>
    <w:rsid w:val="00CF45E2"/>
    <w:rsid w:val="00D00EFB"/>
    <w:rsid w:val="00D151CE"/>
    <w:rsid w:val="00D34418"/>
    <w:rsid w:val="00D3497A"/>
    <w:rsid w:val="00D61B78"/>
    <w:rsid w:val="00D63BC3"/>
    <w:rsid w:val="00D70CB6"/>
    <w:rsid w:val="00D77D6C"/>
    <w:rsid w:val="00D80599"/>
    <w:rsid w:val="00D80F43"/>
    <w:rsid w:val="00DC122F"/>
    <w:rsid w:val="00DD1545"/>
    <w:rsid w:val="00DD15B6"/>
    <w:rsid w:val="00DD381F"/>
    <w:rsid w:val="00DE1C71"/>
    <w:rsid w:val="00DE5E9B"/>
    <w:rsid w:val="00DF153E"/>
    <w:rsid w:val="00DF6313"/>
    <w:rsid w:val="00E016B4"/>
    <w:rsid w:val="00E04D44"/>
    <w:rsid w:val="00E13394"/>
    <w:rsid w:val="00E1407E"/>
    <w:rsid w:val="00E16AFD"/>
    <w:rsid w:val="00E27DC6"/>
    <w:rsid w:val="00E50206"/>
    <w:rsid w:val="00E53481"/>
    <w:rsid w:val="00E637E1"/>
    <w:rsid w:val="00E65824"/>
    <w:rsid w:val="00E701CE"/>
    <w:rsid w:val="00E71937"/>
    <w:rsid w:val="00E97942"/>
    <w:rsid w:val="00EA2C54"/>
    <w:rsid w:val="00EA7DC0"/>
    <w:rsid w:val="00EB12FB"/>
    <w:rsid w:val="00EB2BAB"/>
    <w:rsid w:val="00EB7F2E"/>
    <w:rsid w:val="00ED38C9"/>
    <w:rsid w:val="00ED589D"/>
    <w:rsid w:val="00EE16F1"/>
    <w:rsid w:val="00F231B6"/>
    <w:rsid w:val="00F24D93"/>
    <w:rsid w:val="00F35BCE"/>
    <w:rsid w:val="00F47F17"/>
    <w:rsid w:val="00F524D9"/>
    <w:rsid w:val="00F5662B"/>
    <w:rsid w:val="00F61A80"/>
    <w:rsid w:val="00F65D7D"/>
    <w:rsid w:val="00F6637C"/>
    <w:rsid w:val="00F804CE"/>
    <w:rsid w:val="00F8452A"/>
    <w:rsid w:val="00FA4A51"/>
    <w:rsid w:val="00FB5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A57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F21A3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5F21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F21A3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9519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51994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D34418"/>
    <w:pPr>
      <w:ind w:left="720"/>
      <w:contextualSpacing/>
    </w:pPr>
  </w:style>
  <w:style w:type="character" w:styleId="a9">
    <w:name w:val="Emphasis"/>
    <w:uiPriority w:val="20"/>
    <w:qFormat/>
    <w:rsid w:val="009644D2"/>
    <w:rPr>
      <w:b/>
      <w:bCs/>
      <w:i w:val="0"/>
      <w:iCs w:val="0"/>
    </w:rPr>
  </w:style>
  <w:style w:type="paragraph" w:styleId="aa">
    <w:name w:val="Balloon Text"/>
    <w:basedOn w:val="a"/>
    <w:link w:val="ab"/>
    <w:uiPriority w:val="99"/>
    <w:semiHidden/>
    <w:unhideWhenUsed/>
    <w:rsid w:val="000316E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316E4"/>
    <w:rPr>
      <w:rFonts w:ascii="Tahoma" w:eastAsia="Times New Roman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3F3D4C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styleId="ad">
    <w:name w:val="annotation reference"/>
    <w:basedOn w:val="a0"/>
    <w:uiPriority w:val="99"/>
    <w:semiHidden/>
    <w:unhideWhenUsed/>
    <w:rsid w:val="000062E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062ED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062ED"/>
    <w:rPr>
      <w:rFonts w:ascii="Times New Roman" w:eastAsia="Times New Roman" w:hAnsi="Times New Roman" w:cs="Calibri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062E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062ED"/>
    <w:rPr>
      <w:rFonts w:ascii="Times New Roman" w:eastAsia="Times New Roman" w:hAnsi="Times New Roman" w:cs="Calibri"/>
      <w:b/>
      <w:bCs/>
      <w:sz w:val="20"/>
      <w:szCs w:val="20"/>
    </w:rPr>
  </w:style>
  <w:style w:type="character" w:styleId="af2">
    <w:name w:val="Hyperlink"/>
    <w:basedOn w:val="a0"/>
    <w:uiPriority w:val="99"/>
    <w:unhideWhenUsed/>
    <w:rsid w:val="00F804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A57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F21A3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5F21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F21A3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9519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51994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D34418"/>
    <w:pPr>
      <w:ind w:left="720"/>
      <w:contextualSpacing/>
    </w:pPr>
  </w:style>
  <w:style w:type="character" w:styleId="a9">
    <w:name w:val="Emphasis"/>
    <w:uiPriority w:val="20"/>
    <w:qFormat/>
    <w:rsid w:val="009644D2"/>
    <w:rPr>
      <w:b/>
      <w:bCs/>
      <w:i w:val="0"/>
      <w:iCs w:val="0"/>
    </w:rPr>
  </w:style>
  <w:style w:type="paragraph" w:styleId="aa">
    <w:name w:val="Balloon Text"/>
    <w:basedOn w:val="a"/>
    <w:link w:val="ab"/>
    <w:uiPriority w:val="99"/>
    <w:semiHidden/>
    <w:unhideWhenUsed/>
    <w:rsid w:val="000316E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316E4"/>
    <w:rPr>
      <w:rFonts w:ascii="Tahoma" w:eastAsia="Times New Roman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3F3D4C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styleId="ad">
    <w:name w:val="annotation reference"/>
    <w:basedOn w:val="a0"/>
    <w:uiPriority w:val="99"/>
    <w:semiHidden/>
    <w:unhideWhenUsed/>
    <w:rsid w:val="000062E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062ED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062ED"/>
    <w:rPr>
      <w:rFonts w:ascii="Times New Roman" w:eastAsia="Times New Roman" w:hAnsi="Times New Roman" w:cs="Calibri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062E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062ED"/>
    <w:rPr>
      <w:rFonts w:ascii="Times New Roman" w:eastAsia="Times New Roman" w:hAnsi="Times New Roman" w:cs="Calibri"/>
      <w:b/>
      <w:bCs/>
      <w:sz w:val="20"/>
      <w:szCs w:val="20"/>
    </w:rPr>
  </w:style>
  <w:style w:type="character" w:styleId="af2">
    <w:name w:val="Hyperlink"/>
    <w:basedOn w:val="a0"/>
    <w:uiPriority w:val="99"/>
    <w:unhideWhenUsed/>
    <w:rsid w:val="00F804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5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91;&#1082;&#1072;&#1079;&#1072;%20&#1043;&#1091;&#1073;&#1077;&#1088;&#1085;&#1072;&#1090;&#1086;&#1088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DID xmlns="081b8c99-5a1b-4ba1-9a3e-0d0cea83319e" xsi:nil="true"/>
    <dateaddindb xmlns="081b8c99-5a1b-4ba1-9a3e-0d0cea83319e">2021-03-03T20:00:00+00:00</dateaddindb>
    <dateminusta xmlns="081b8c99-5a1b-4ba1-9a3e-0d0cea83319e" xsi:nil="true"/>
    <numik xmlns="af44e648-6311-40f1-ad37-1234555fd9ba">46</numik>
    <kind xmlns="e2080b48-eafa-461e-b501-38555d38caa1">90</kind>
    <num xmlns="af44e648-6311-40f1-ad37-1234555fd9ba">46</num>
    <beginactiondate xmlns="a853e5a8-fa1e-4dd3-a1b5-1604bfb35b05">2021-03-02T20:00:00+00:00</beginactiondate>
    <approvaldate xmlns="081b8c99-5a1b-4ba1-9a3e-0d0cea83319e">2021-03-02T20:00:00+00:00</approvaldate>
    <bigtitle xmlns="a853e5a8-fa1e-4dd3-a1b5-1604bfb35b05">О внесении изменений в указ Губернатора области от 18.03.2020 № 47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 xsi:nil="true"/>
    <redactiondate xmlns="081b8c99-5a1b-4ba1-9a3e-0d0cea83319e" xsi:nil="true"/>
    <status xmlns="5256eb8c-d5dd-498a-ad6f-7fa801666f9a">34</status>
    <organ xmlns="67a9cb4f-e58d-445a-8e0b-2b8d792f9e38">217</organ>
    <type xmlns="bc1d99f4-2047-4b43-99f0-e8f2a593a624">103</type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46</number>
    <dateedition xmlns="081b8c99-5a1b-4ba1-9a3e-0d0cea83319e" xsi:nil="true"/>
    <operinform xmlns="081b8c99-5a1b-4ba1-9a3e-0d0cea83319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5A87DB-CC57-46D9-9470-488234CDCD3C}"/>
</file>

<file path=customXml/itemProps2.xml><?xml version="1.0" encoding="utf-8"?>
<ds:datastoreItem xmlns:ds="http://schemas.openxmlformats.org/officeDocument/2006/customXml" ds:itemID="{D48F28D8-1D78-405D-9ADB-55DB16F8020C}"/>
</file>

<file path=customXml/itemProps3.xml><?xml version="1.0" encoding="utf-8"?>
<ds:datastoreItem xmlns:ds="http://schemas.openxmlformats.org/officeDocument/2006/customXml" ds:itemID="{E7DEBE75-AA5D-422B-B6B5-C158BC203CFE}"/>
</file>

<file path=customXml/itemProps4.xml><?xml version="1.0" encoding="utf-8"?>
<ds:datastoreItem xmlns:ds="http://schemas.openxmlformats.org/officeDocument/2006/customXml" ds:itemID="{0044E0A3-2187-45E7-8ABA-809A35873EA5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указа Губернатора области</Template>
  <TotalTime>0</TotalTime>
  <Pages>1</Pages>
  <Words>177</Words>
  <Characters>1125</Characters>
  <Application>Microsoft Office Word</Application>
  <DocSecurity>0</DocSecurity>
  <Lines>40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Администратор</cp:lastModifiedBy>
  <cp:revision>2</cp:revision>
  <cp:lastPrinted>2021-03-02T13:27:00Z</cp:lastPrinted>
  <dcterms:created xsi:type="dcterms:W3CDTF">2021-03-04T10:13:00Z</dcterms:created>
  <dcterms:modified xsi:type="dcterms:W3CDTF">2021-03-04T10:13:00Z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именование">
    <vt:lpwstr>Шаблон указа Губернатора области</vt:lpwstr>
  </property>
  <property fmtid="{D5CDD505-2E9C-101B-9397-08002B2CF9AE}" pid="3" name="SYS_CODE_DIRECTUM">
    <vt:lpwstr>DIRECTUM</vt:lpwstr>
  </property>
  <property fmtid="{D5CDD505-2E9C-101B-9397-08002B2CF9AE}" pid="4" name="Содержание">
    <vt:lpwstr>Об образовании координационной рабочей группы по вопросам применения процедуры медиации в отношении несовершеннолетних на территории Ярославской области</vt:lpwstr>
  </property>
  <property fmtid="{D5CDD505-2E9C-101B-9397-08002B2CF9AE}" pid="5" name="INSTALL_ID">
    <vt:lpwstr>34115</vt:lpwstr>
  </property>
  <property fmtid="{D5CDD505-2E9C-101B-9397-08002B2CF9AE}" pid="6" name="ContentTypeId">
    <vt:lpwstr>0x0101004652DC89D47FB74683366416A31888CB</vt:lpwstr>
  </property>
</Properties>
</file>